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A054E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Randulph</w:t>
      </w:r>
      <w:proofErr w:type="spellEnd"/>
      <w:r>
        <w:rPr>
          <w:rFonts w:cs="Times New Roman"/>
          <w:szCs w:val="24"/>
          <w:u w:val="single"/>
        </w:rPr>
        <w:t xml:space="preserve"> de COBHAM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270A7819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Cobham</w:t>
      </w:r>
      <w:proofErr w:type="spellEnd"/>
      <w:r>
        <w:rPr>
          <w:rFonts w:cs="Times New Roman"/>
          <w:szCs w:val="24"/>
        </w:rPr>
        <w:t>, Kent.</w:t>
      </w:r>
    </w:p>
    <w:p w14:paraId="57AE2D19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</w:p>
    <w:p w14:paraId="50050600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</w:p>
    <w:p w14:paraId="6BC419BF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1402</w:t>
      </w:r>
      <w:r>
        <w:rPr>
          <w:rFonts w:cs="Times New Roman"/>
          <w:szCs w:val="24"/>
        </w:rPr>
        <w:tab/>
        <w:t>He made his Will.</w:t>
      </w:r>
    </w:p>
    <w:p w14:paraId="5D1C95DE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2CAE4BA1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</w:p>
    <w:p w14:paraId="35981B22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</w:p>
    <w:p w14:paraId="2755B14F" w14:textId="77777777" w:rsidR="000A22AB" w:rsidRDefault="000A22AB" w:rsidP="000A22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August 2022</w:t>
      </w:r>
    </w:p>
    <w:p w14:paraId="7AE826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21A0F" w14:textId="77777777" w:rsidR="000A22AB" w:rsidRDefault="000A22AB" w:rsidP="009139A6">
      <w:r>
        <w:separator/>
      </w:r>
    </w:p>
  </w:endnote>
  <w:endnote w:type="continuationSeparator" w:id="0">
    <w:p w14:paraId="52989946" w14:textId="77777777" w:rsidR="000A22AB" w:rsidRDefault="000A22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E6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9DA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711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1C6A" w14:textId="77777777" w:rsidR="000A22AB" w:rsidRDefault="000A22AB" w:rsidP="009139A6">
      <w:r>
        <w:separator/>
      </w:r>
    </w:p>
  </w:footnote>
  <w:footnote w:type="continuationSeparator" w:id="0">
    <w:p w14:paraId="734B1097" w14:textId="77777777" w:rsidR="000A22AB" w:rsidRDefault="000A22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D8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72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80E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AB"/>
    <w:rsid w:val="000666E0"/>
    <w:rsid w:val="000A22A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D10C6"/>
  <w15:chartTrackingRefBased/>
  <w15:docId w15:val="{1CC1F518-BE01-43F4-BE62-6C54628E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22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2022-12-09T10:23:00Z</dcterms:created>
  <dcterms:modified xsi:type="dcterms:W3CDTF">2022-12-09T10:24:00Z</dcterms:modified>
</cp:coreProperties>
</file>